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DB" w:rsidRPr="00472602" w:rsidRDefault="00AD35DB" w:rsidP="00472602">
      <w:pPr>
        <w:ind w:firstLine="567"/>
        <w:jc w:val="center"/>
        <w:rPr>
          <w:b/>
          <w:sz w:val="28"/>
          <w:szCs w:val="28"/>
        </w:rPr>
      </w:pPr>
      <w:r w:rsidRPr="00472602">
        <w:rPr>
          <w:b/>
          <w:sz w:val="28"/>
          <w:szCs w:val="28"/>
        </w:rPr>
        <w:t>Товар должен быть качественным</w:t>
      </w:r>
    </w:p>
    <w:p w:rsidR="00AD35DB" w:rsidRDefault="00AD35DB" w:rsidP="00064920">
      <w:pPr>
        <w:ind w:firstLine="567"/>
        <w:jc w:val="both"/>
        <w:rPr>
          <w:sz w:val="28"/>
          <w:szCs w:val="28"/>
        </w:rPr>
      </w:pPr>
    </w:p>
    <w:p w:rsidR="00AD35DB" w:rsidRPr="00AC46DB" w:rsidRDefault="00AD35DB" w:rsidP="000649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Вопрос: В магазине обуви я</w:t>
      </w:r>
      <w:r w:rsidRPr="00AC46DB">
        <w:rPr>
          <w:sz w:val="28"/>
          <w:szCs w:val="28"/>
        </w:rPr>
        <w:t xml:space="preserve"> купила босоножки. Продавец мне сказал, что они итальянские. Однако, я сомневаюсь в </w:t>
      </w:r>
      <w:r>
        <w:rPr>
          <w:sz w:val="28"/>
          <w:szCs w:val="28"/>
        </w:rPr>
        <w:t xml:space="preserve">их </w:t>
      </w:r>
      <w:r w:rsidRPr="00AC46DB">
        <w:rPr>
          <w:sz w:val="28"/>
          <w:szCs w:val="28"/>
        </w:rPr>
        <w:t>качестве. Какие документ</w:t>
      </w:r>
      <w:r>
        <w:rPr>
          <w:sz w:val="28"/>
          <w:szCs w:val="28"/>
        </w:rPr>
        <w:t xml:space="preserve">ы </w:t>
      </w:r>
      <w:r w:rsidRPr="00AC46DB">
        <w:rPr>
          <w:sz w:val="28"/>
          <w:szCs w:val="28"/>
        </w:rPr>
        <w:t xml:space="preserve">для подтверждения качества </w:t>
      </w:r>
      <w:r>
        <w:rPr>
          <w:sz w:val="28"/>
          <w:szCs w:val="28"/>
        </w:rPr>
        <w:t>я могу потребовать у продавца</w:t>
      </w:r>
      <w:r w:rsidRPr="00AC46DB">
        <w:rPr>
          <w:sz w:val="28"/>
          <w:szCs w:val="28"/>
        </w:rPr>
        <w:t xml:space="preserve">? </w:t>
      </w:r>
    </w:p>
    <w:p w:rsidR="00AD35DB" w:rsidRPr="00AC46DB" w:rsidRDefault="00AD35DB" w:rsidP="00AC46DB">
      <w:pPr>
        <w:ind w:firstLine="708"/>
        <w:jc w:val="both"/>
        <w:rPr>
          <w:sz w:val="28"/>
          <w:szCs w:val="28"/>
        </w:rPr>
      </w:pPr>
    </w:p>
    <w:p w:rsidR="00AD35DB" w:rsidRPr="00545CAB" w:rsidRDefault="00AD35DB" w:rsidP="00545C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5CAB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545CAB">
        <w:rPr>
          <w:rFonts w:ascii="Times New Roman" w:hAnsi="Times New Roman" w:cs="Times New Roman"/>
          <w:sz w:val="28"/>
          <w:szCs w:val="28"/>
        </w:rPr>
        <w:t>Согласно ст. 7 Закона РФ от 07.02.1992 N 2300-1 "О защите прав потребителей" не допускается продажа товара, в том числе импортного без информации об обязательном подтверждении его соответствия требованиям безопасности для жизни, здоровья потребителя.</w:t>
      </w:r>
    </w:p>
    <w:p w:rsidR="00AD35DB" w:rsidRPr="00545CAB" w:rsidRDefault="00AD35DB" w:rsidP="00545C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5CAB">
        <w:rPr>
          <w:rFonts w:ascii="Times New Roman" w:hAnsi="Times New Roman" w:cs="Times New Roman"/>
          <w:sz w:val="28"/>
          <w:szCs w:val="28"/>
        </w:rPr>
        <w:t>В силу ст. 10 этого же Закона информация о товарах должна содержать наименование технического регламента или иное обозначение, свидетельствующее об обязательном подтверждении соответствия товара.</w:t>
      </w:r>
    </w:p>
    <w:p w:rsidR="00AD35DB" w:rsidRPr="00545CAB" w:rsidRDefault="00AD35DB" w:rsidP="00AC46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5CAB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доводится </w:t>
      </w:r>
      <w:r w:rsidRPr="00545CAB">
        <w:rPr>
          <w:rFonts w:ascii="Times New Roman" w:hAnsi="Times New Roman" w:cs="Times New Roman"/>
          <w:sz w:val="28"/>
          <w:szCs w:val="28"/>
        </w:rPr>
        <w:t>до сведения потребителей в технической документации, прилагаемой к товарам, на этикетках, маркировкой или иным способом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5DB" w:rsidRPr="00064920" w:rsidRDefault="00AD35DB" w:rsidP="00AC46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с</w:t>
      </w:r>
      <w:r w:rsidRPr="00545CAB">
        <w:rPr>
          <w:rFonts w:ascii="Times New Roman" w:hAnsi="Times New Roman" w:cs="Times New Roman"/>
          <w:sz w:val="28"/>
          <w:szCs w:val="28"/>
        </w:rPr>
        <w:t>огласно Правилам продажи отдельных видов товаров, утвержденных Постановлением Правительства РФ от 19.01.1998 N 55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45CAB">
        <w:rPr>
          <w:rFonts w:ascii="Times New Roman" w:hAnsi="Times New Roman" w:cs="Times New Roman"/>
          <w:sz w:val="28"/>
          <w:szCs w:val="28"/>
        </w:rPr>
        <w:t xml:space="preserve"> продавец обязан</w:t>
      </w:r>
      <w:r w:rsidRPr="00064920">
        <w:rPr>
          <w:rFonts w:ascii="Times New Roman" w:hAnsi="Times New Roman" w:cs="Times New Roman"/>
          <w:sz w:val="28"/>
          <w:szCs w:val="28"/>
        </w:rPr>
        <w:t xml:space="preserve"> своевременно в наглядной и доступной форме довести до сведения покупателя необходимую и достоверную информацию о товарах и их изготовителях, обеспечивающую возможность правильного выбора товаров. </w:t>
      </w:r>
    </w:p>
    <w:p w:rsidR="00AD35DB" w:rsidRPr="00064920" w:rsidRDefault="00AD35DB" w:rsidP="00064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920">
        <w:rPr>
          <w:rFonts w:ascii="Times New Roman" w:hAnsi="Times New Roman" w:cs="Times New Roman"/>
          <w:sz w:val="28"/>
          <w:szCs w:val="28"/>
        </w:rPr>
        <w:t>Продавец обязан по требованию потребителя ознакомить его с товарно-сопроводительной документацией на товар, содержащей сведения о сертификате</w:t>
      </w:r>
      <w:r>
        <w:rPr>
          <w:rFonts w:ascii="Times New Roman" w:hAnsi="Times New Roman" w:cs="Times New Roman"/>
          <w:sz w:val="28"/>
          <w:szCs w:val="28"/>
        </w:rPr>
        <w:t xml:space="preserve"> соответствия</w:t>
      </w:r>
      <w:r w:rsidRPr="00064920">
        <w:rPr>
          <w:rFonts w:ascii="Times New Roman" w:hAnsi="Times New Roman" w:cs="Times New Roman"/>
          <w:sz w:val="28"/>
          <w:szCs w:val="28"/>
        </w:rPr>
        <w:t>.</w:t>
      </w:r>
    </w:p>
    <w:p w:rsidR="00AD35DB" w:rsidRDefault="00AD35DB" w:rsidP="00064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920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64920">
        <w:rPr>
          <w:rFonts w:ascii="Times New Roman" w:hAnsi="Times New Roman" w:cs="Times New Roman"/>
          <w:sz w:val="28"/>
          <w:szCs w:val="28"/>
        </w:rPr>
        <w:t>арушение установленных правил продажи отдельных видов товаров предусмотрена административная ответ</w:t>
      </w:r>
      <w:r>
        <w:rPr>
          <w:rFonts w:ascii="Times New Roman" w:hAnsi="Times New Roman" w:cs="Times New Roman"/>
          <w:sz w:val="28"/>
          <w:szCs w:val="28"/>
        </w:rPr>
        <w:t>ст</w:t>
      </w:r>
      <w:r w:rsidRPr="00064920">
        <w:rPr>
          <w:rFonts w:ascii="Times New Roman" w:hAnsi="Times New Roman" w:cs="Times New Roman"/>
          <w:sz w:val="28"/>
          <w:szCs w:val="28"/>
        </w:rPr>
        <w:t>венность по ст. 14.15 КоАП РФ в виде предупреждения или наложения административного штрафа на граждан в размере от трехсот до одной тысячи пятисот рублей; на должностных лиц - от одной тысячи до трех тысяч рублей; на юридических лиц - от десяти тысяч до тридцати тысяч рублей.</w:t>
      </w:r>
    </w:p>
    <w:p w:rsidR="00AD35DB" w:rsidRPr="00064920" w:rsidRDefault="00AD35DB" w:rsidP="00064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Вы вправе потребовать у продавца документ, подтверждающий качество босоножек. </w:t>
      </w:r>
    </w:p>
    <w:p w:rsidR="00AD35DB" w:rsidRDefault="00AD35DB" w:rsidP="00472602">
      <w:pPr>
        <w:jc w:val="both"/>
        <w:rPr>
          <w:sz w:val="28"/>
          <w:szCs w:val="28"/>
        </w:rPr>
      </w:pPr>
    </w:p>
    <w:p w:rsidR="00AD35DB" w:rsidRDefault="00AD35DB" w:rsidP="00472602">
      <w:pPr>
        <w:jc w:val="both"/>
        <w:rPr>
          <w:sz w:val="28"/>
          <w:szCs w:val="28"/>
        </w:rPr>
      </w:pPr>
    </w:p>
    <w:p w:rsidR="00AD35DB" w:rsidRDefault="00AD35DB" w:rsidP="000464DF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545CAB">
        <w:rPr>
          <w:sz w:val="28"/>
          <w:szCs w:val="28"/>
        </w:rPr>
        <w:t xml:space="preserve">аместитель прокурора Золотухинского </w:t>
      </w:r>
    </w:p>
    <w:p w:rsidR="00AD35DB" w:rsidRPr="00064920" w:rsidRDefault="00AD35DB" w:rsidP="000464DF">
      <w:pPr>
        <w:jc w:val="both"/>
      </w:pPr>
      <w:r w:rsidRPr="00545CAB">
        <w:rPr>
          <w:sz w:val="28"/>
          <w:szCs w:val="28"/>
        </w:rPr>
        <w:t xml:space="preserve">района советник юстиции </w:t>
      </w:r>
      <w:r>
        <w:rPr>
          <w:sz w:val="28"/>
          <w:szCs w:val="28"/>
        </w:rPr>
        <w:t xml:space="preserve">                                                             Н.В. </w:t>
      </w:r>
      <w:r w:rsidRPr="00545CAB">
        <w:rPr>
          <w:sz w:val="28"/>
          <w:szCs w:val="28"/>
        </w:rPr>
        <w:t xml:space="preserve">Горбунова </w:t>
      </w:r>
    </w:p>
    <w:sectPr w:rsidR="00AD35DB" w:rsidRPr="00064920" w:rsidSect="009C2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46DB"/>
    <w:rsid w:val="000464DF"/>
    <w:rsid w:val="00064920"/>
    <w:rsid w:val="0011237E"/>
    <w:rsid w:val="00166070"/>
    <w:rsid w:val="001708B1"/>
    <w:rsid w:val="00175F91"/>
    <w:rsid w:val="001B2C88"/>
    <w:rsid w:val="001C0835"/>
    <w:rsid w:val="002535D5"/>
    <w:rsid w:val="003176A0"/>
    <w:rsid w:val="003E262B"/>
    <w:rsid w:val="00464821"/>
    <w:rsid w:val="00472602"/>
    <w:rsid w:val="004A37B8"/>
    <w:rsid w:val="00545CAB"/>
    <w:rsid w:val="00580C2F"/>
    <w:rsid w:val="006F6131"/>
    <w:rsid w:val="00704B76"/>
    <w:rsid w:val="00716790"/>
    <w:rsid w:val="00763C77"/>
    <w:rsid w:val="007D251B"/>
    <w:rsid w:val="007F3050"/>
    <w:rsid w:val="0081196C"/>
    <w:rsid w:val="008645B7"/>
    <w:rsid w:val="00887F88"/>
    <w:rsid w:val="008E5179"/>
    <w:rsid w:val="00931619"/>
    <w:rsid w:val="00941164"/>
    <w:rsid w:val="00941653"/>
    <w:rsid w:val="00954795"/>
    <w:rsid w:val="009C2B5A"/>
    <w:rsid w:val="00A45C88"/>
    <w:rsid w:val="00A623DA"/>
    <w:rsid w:val="00AC46DB"/>
    <w:rsid w:val="00AC6773"/>
    <w:rsid w:val="00AD35DB"/>
    <w:rsid w:val="00AD3D4F"/>
    <w:rsid w:val="00B3543A"/>
    <w:rsid w:val="00B55171"/>
    <w:rsid w:val="00B94E10"/>
    <w:rsid w:val="00BA325D"/>
    <w:rsid w:val="00C64478"/>
    <w:rsid w:val="00CF3024"/>
    <w:rsid w:val="00D04889"/>
    <w:rsid w:val="00D777F5"/>
    <w:rsid w:val="00DB06FF"/>
    <w:rsid w:val="00DC0966"/>
    <w:rsid w:val="00DF33FB"/>
    <w:rsid w:val="00DF78F1"/>
    <w:rsid w:val="00E05D5B"/>
    <w:rsid w:val="00E1737D"/>
    <w:rsid w:val="00E176E3"/>
    <w:rsid w:val="00E46F73"/>
    <w:rsid w:val="00EA50AC"/>
    <w:rsid w:val="00ED0AE1"/>
    <w:rsid w:val="00EF3F63"/>
    <w:rsid w:val="00F65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B5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C46DB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1</Pages>
  <Words>289</Words>
  <Characters>1651</Characters>
  <Application>Microsoft Office Outlook</Application>
  <DocSecurity>0</DocSecurity>
  <Lines>0</Lines>
  <Paragraphs>0</Paragraphs>
  <ScaleCrop>false</ScaleCrop>
  <Company>Procuratura Kurskoy oblasty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PC-038</cp:lastModifiedBy>
  <cp:revision>4</cp:revision>
  <dcterms:created xsi:type="dcterms:W3CDTF">2016-05-26T10:15:00Z</dcterms:created>
  <dcterms:modified xsi:type="dcterms:W3CDTF">2016-06-28T06:03:00Z</dcterms:modified>
</cp:coreProperties>
</file>